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62F" w:rsidRDefault="00B051C9" w:rsidP="00B051C9">
      <w:pPr>
        <w:pStyle w:val="NoSpacing"/>
      </w:pPr>
      <w:r>
        <w:rPr>
          <w:u w:val="single"/>
        </w:rPr>
        <w:t>William IVE</w:t>
      </w:r>
      <w:r w:rsidR="002E562F">
        <w:t xml:space="preserve">      (d.1443)</w:t>
      </w:r>
    </w:p>
    <w:p w:rsidR="00B051C9" w:rsidRDefault="00D62B64" w:rsidP="00B051C9">
      <w:pPr>
        <w:pStyle w:val="NoSpacing"/>
      </w:pPr>
      <w:r>
        <w:t>Vicar</w:t>
      </w:r>
      <w:r w:rsidR="00B051C9">
        <w:t xml:space="preserve"> of </w:t>
      </w:r>
      <w:proofErr w:type="spellStart"/>
      <w:proofErr w:type="gramStart"/>
      <w:r w:rsidR="00B051C9">
        <w:t>St.Margaret’s</w:t>
      </w:r>
      <w:proofErr w:type="spellEnd"/>
      <w:proofErr w:type="gramEnd"/>
      <w:r w:rsidR="00B051C9">
        <w:t xml:space="preserve"> Church, Palling, Norfolk.</w:t>
      </w:r>
    </w:p>
    <w:p w:rsidR="00B051C9" w:rsidRDefault="00B051C9" w:rsidP="00B051C9">
      <w:pPr>
        <w:pStyle w:val="NoSpacing"/>
      </w:pPr>
    </w:p>
    <w:p w:rsidR="00B051C9" w:rsidRDefault="00B051C9" w:rsidP="00B051C9">
      <w:pPr>
        <w:pStyle w:val="NoSpacing"/>
      </w:pPr>
    </w:p>
    <w:p w:rsidR="00B051C9" w:rsidRDefault="00D62B64" w:rsidP="00B051C9">
      <w:pPr>
        <w:pStyle w:val="NoSpacing"/>
      </w:pPr>
      <w:r>
        <w:tab/>
        <w:t>1403</w:t>
      </w:r>
      <w:r>
        <w:tab/>
        <w:t>He became Vicar.</w:t>
      </w:r>
      <w:bookmarkStart w:id="0" w:name="_GoBack"/>
      <w:bookmarkEnd w:id="0"/>
    </w:p>
    <w:p w:rsidR="00B051C9" w:rsidRDefault="00B051C9" w:rsidP="00B051C9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http://www.british-history.ac.uk/report.aspx?compid=78556</w:t>
        </w:r>
      </w:hyperlink>
      <w:r>
        <w:t>)</w:t>
      </w:r>
    </w:p>
    <w:p w:rsidR="00FF2E03" w:rsidRDefault="00FF2E03" w:rsidP="00FF2E03">
      <w:pPr>
        <w:pStyle w:val="NoSpacing"/>
        <w:ind w:firstLine="720"/>
      </w:pPr>
      <w:r>
        <w:t xml:space="preserve">1443 </w:t>
      </w:r>
      <w:r>
        <w:tab/>
      </w:r>
      <w:r w:rsidRPr="000554C2">
        <w:t>Administration of his goods and possessions was granted.</w:t>
      </w:r>
    </w:p>
    <w:p w:rsidR="00FF2E03" w:rsidRDefault="00FF2E03" w:rsidP="00FF2E03">
      <w:pPr>
        <w:pStyle w:val="NoSpacing"/>
        <w:ind w:left="720" w:firstLine="72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NCC, will register, </w:t>
      </w:r>
      <w:proofErr w:type="spellStart"/>
      <w:r>
        <w:t>Doke</w:t>
      </w:r>
      <w:proofErr w:type="spellEnd"/>
      <w:r>
        <w:t xml:space="preserve"> 17)</w:t>
      </w:r>
    </w:p>
    <w:p w:rsidR="00FF2E03" w:rsidRDefault="00FF2E03" w:rsidP="00B051C9">
      <w:pPr>
        <w:pStyle w:val="NoSpacing"/>
      </w:pPr>
    </w:p>
    <w:p w:rsidR="00B051C9" w:rsidRDefault="00B051C9" w:rsidP="00B051C9">
      <w:pPr>
        <w:pStyle w:val="NoSpacing"/>
      </w:pPr>
    </w:p>
    <w:p w:rsidR="00B051C9" w:rsidRDefault="00B051C9" w:rsidP="00B051C9">
      <w:pPr>
        <w:pStyle w:val="NoSpacing"/>
      </w:pPr>
    </w:p>
    <w:p w:rsidR="00E47068" w:rsidRDefault="00B051C9" w:rsidP="00B051C9">
      <w:pPr>
        <w:pStyle w:val="NoSpacing"/>
      </w:pPr>
      <w:r>
        <w:t>11 August 2013</w:t>
      </w:r>
    </w:p>
    <w:p w:rsidR="00FF2E03" w:rsidRPr="00C009D8" w:rsidRDefault="00FF2E03" w:rsidP="00B051C9">
      <w:pPr>
        <w:pStyle w:val="NoSpacing"/>
      </w:pPr>
      <w:r>
        <w:t>9 September 2016</w:t>
      </w:r>
    </w:p>
    <w:sectPr w:rsidR="00FF2E03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1C9" w:rsidRDefault="00B051C9" w:rsidP="00920DE3">
      <w:pPr>
        <w:spacing w:after="0" w:line="240" w:lineRule="auto"/>
      </w:pPr>
      <w:r>
        <w:separator/>
      </w:r>
    </w:p>
  </w:endnote>
  <w:endnote w:type="continuationSeparator" w:id="0">
    <w:p w:rsidR="00B051C9" w:rsidRDefault="00B051C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1C9" w:rsidRDefault="00B051C9" w:rsidP="00920DE3">
      <w:pPr>
        <w:spacing w:after="0" w:line="240" w:lineRule="auto"/>
      </w:pPr>
      <w:r>
        <w:separator/>
      </w:r>
    </w:p>
  </w:footnote>
  <w:footnote w:type="continuationSeparator" w:id="0">
    <w:p w:rsidR="00B051C9" w:rsidRDefault="00B051C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1C9"/>
    <w:rsid w:val="00120749"/>
    <w:rsid w:val="002E562F"/>
    <w:rsid w:val="00624CAE"/>
    <w:rsid w:val="00920DE3"/>
    <w:rsid w:val="00B051C9"/>
    <w:rsid w:val="00C009D8"/>
    <w:rsid w:val="00CF53C8"/>
    <w:rsid w:val="00D62B64"/>
    <w:rsid w:val="00E47068"/>
    <w:rsid w:val="00FF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BFFE4"/>
  <w15:docId w15:val="{C4B00F14-9529-4F86-80C0-CD29AECDE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051C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78556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4</cp:revision>
  <dcterms:created xsi:type="dcterms:W3CDTF">2013-08-26T19:11:00Z</dcterms:created>
  <dcterms:modified xsi:type="dcterms:W3CDTF">2016-09-09T08:18:00Z</dcterms:modified>
</cp:coreProperties>
</file>